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A50ED" w14:textId="5ED9EC94" w:rsidR="00505FE4" w:rsidRPr="00150653" w:rsidRDefault="00505FE4" w:rsidP="00A4490B">
      <w:pPr>
        <w:pStyle w:val="Tytu"/>
        <w:ind w:right="707"/>
        <w:jc w:val="left"/>
        <w:rPr>
          <w:szCs w:val="24"/>
        </w:rPr>
      </w:pPr>
    </w:p>
    <w:p w14:paraId="429F6997" w14:textId="77777777" w:rsidR="00505FE4" w:rsidRPr="00150653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150653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150653" w14:paraId="5F4AB41A" w14:textId="77777777" w:rsidTr="00150653">
        <w:trPr>
          <w:cantSplit/>
          <w:trHeight w:val="510"/>
          <w:jc w:val="center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8A2A95B" w14:textId="77777777" w:rsidR="00505FE4" w:rsidRPr="00150653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F1CD" w14:textId="77777777" w:rsidR="00D64EBF" w:rsidRPr="00150653" w:rsidRDefault="00505FE4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Nazwa modułu (bloku przedmiotów):</w:t>
            </w:r>
          </w:p>
          <w:p w14:paraId="134810A8" w14:textId="4AED0E1E" w:rsidR="00505FE4" w:rsidRPr="00150653" w:rsidRDefault="00D64EBF" w:rsidP="00F77DC4">
            <w:pPr>
              <w:rPr>
                <w:sz w:val="24"/>
                <w:szCs w:val="24"/>
              </w:rPr>
            </w:pPr>
            <w:r w:rsidRPr="00150653">
              <w:rPr>
                <w:b/>
                <w:color w:val="00000A"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EB3B59A" w14:textId="1E475117" w:rsidR="00505FE4" w:rsidRPr="00150653" w:rsidRDefault="00505FE4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Kod modułu:</w:t>
            </w:r>
            <w:r w:rsidR="00D64EBF" w:rsidRPr="00150653">
              <w:rPr>
                <w:sz w:val="24"/>
                <w:szCs w:val="24"/>
              </w:rPr>
              <w:t xml:space="preserve"> </w:t>
            </w:r>
            <w:r w:rsidR="00D64EBF" w:rsidRPr="00150653">
              <w:rPr>
                <w:b/>
                <w:color w:val="00000A"/>
                <w:sz w:val="22"/>
                <w:szCs w:val="22"/>
              </w:rPr>
              <w:t>M19</w:t>
            </w:r>
          </w:p>
        </w:tc>
      </w:tr>
      <w:tr w:rsidR="00505FE4" w:rsidRPr="00150653" w14:paraId="57D5EF98" w14:textId="77777777" w:rsidTr="0015065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EC3D82" w14:textId="77777777" w:rsidR="00505FE4" w:rsidRPr="0015065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8BEE" w14:textId="77777777" w:rsidR="00505FE4" w:rsidRPr="00150653" w:rsidRDefault="00505FE4" w:rsidP="00F77DC4">
            <w:pPr>
              <w:rPr>
                <w:b/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 xml:space="preserve">Nazwa przedmiotu: </w:t>
            </w:r>
          </w:p>
          <w:p w14:paraId="7104EBEB" w14:textId="5079B74A" w:rsidR="00505FE4" w:rsidRPr="00150653" w:rsidRDefault="00D64EBF" w:rsidP="00F77DC4">
            <w:pPr>
              <w:rPr>
                <w:sz w:val="24"/>
                <w:szCs w:val="24"/>
              </w:rPr>
            </w:pPr>
            <w:r w:rsidRPr="00150653">
              <w:rPr>
                <w:b/>
                <w:color w:val="00000A"/>
                <w:sz w:val="24"/>
                <w:szCs w:val="24"/>
              </w:rPr>
              <w:t>Administracja systemem Linux 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4DB9AFE" w14:textId="4DE21DF0" w:rsidR="00505FE4" w:rsidRPr="00150653" w:rsidRDefault="00505FE4" w:rsidP="00F77DC4">
            <w:pPr>
              <w:rPr>
                <w:b/>
                <w:bCs/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Kod przedmiotu:</w:t>
            </w:r>
            <w:r w:rsidR="00D64EBF" w:rsidRPr="00150653">
              <w:rPr>
                <w:sz w:val="24"/>
                <w:szCs w:val="24"/>
              </w:rPr>
              <w:t xml:space="preserve"> </w:t>
            </w:r>
            <w:r w:rsidR="00D64EBF" w:rsidRPr="00150653">
              <w:rPr>
                <w:b/>
                <w:sz w:val="22"/>
                <w:szCs w:val="22"/>
              </w:rPr>
              <w:t>ASK_M9</w:t>
            </w:r>
          </w:p>
        </w:tc>
      </w:tr>
      <w:tr w:rsidR="00505FE4" w:rsidRPr="00150653" w14:paraId="66F7694F" w14:textId="77777777" w:rsidTr="0015065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5557495" w14:textId="77777777" w:rsidR="00505FE4" w:rsidRPr="0015065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665436" w14:textId="77777777" w:rsidR="00505FE4" w:rsidRPr="00150653" w:rsidRDefault="00505FE4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Nazwa jednostki organizacyjnej prowadzącej przedmiot / moduł:</w:t>
            </w:r>
          </w:p>
          <w:p w14:paraId="42B9A4E3" w14:textId="77777777" w:rsidR="00505FE4" w:rsidRPr="00150653" w:rsidRDefault="00A0655B" w:rsidP="00F77DC4">
            <w:pPr>
              <w:rPr>
                <w:b/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150653" w14:paraId="64B10E19" w14:textId="77777777" w:rsidTr="0015065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C8FFB87" w14:textId="77777777" w:rsidR="00505FE4" w:rsidRPr="0015065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D3CECA" w14:textId="73D87C69" w:rsidR="00505FE4" w:rsidRPr="00150653" w:rsidRDefault="00505FE4" w:rsidP="00E842DC">
            <w:pPr>
              <w:rPr>
                <w:b/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Nazwa kierunku:</w:t>
            </w:r>
            <w:r w:rsidR="00D64EBF" w:rsidRPr="00150653">
              <w:rPr>
                <w:sz w:val="24"/>
                <w:szCs w:val="24"/>
              </w:rPr>
              <w:t xml:space="preserve"> </w:t>
            </w:r>
            <w:r w:rsidR="00E842DC">
              <w:rPr>
                <w:sz w:val="24"/>
                <w:szCs w:val="24"/>
              </w:rPr>
              <w:br/>
            </w:r>
            <w:r w:rsidR="00D64EBF" w:rsidRPr="00150653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150653" w14:paraId="3EFFCFAF" w14:textId="77777777" w:rsidTr="0015065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6B284" w14:textId="77777777" w:rsidR="00505FE4" w:rsidRPr="0015065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B5F33" w14:textId="77777777" w:rsidR="00505FE4" w:rsidRPr="00150653" w:rsidRDefault="00505FE4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Nazwa specjalności:</w:t>
            </w:r>
            <w:r w:rsidR="00A0655B" w:rsidRPr="00150653">
              <w:rPr>
                <w:sz w:val="24"/>
                <w:szCs w:val="24"/>
              </w:rPr>
              <w:t xml:space="preserve"> /niewłaściwe skasować/</w:t>
            </w:r>
          </w:p>
          <w:p w14:paraId="0C6FFB13" w14:textId="1628DDBB" w:rsidR="00505FE4" w:rsidRPr="00150653" w:rsidRDefault="00A0655B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Administracja systemów i sieci komputerowych</w:t>
            </w:r>
          </w:p>
        </w:tc>
      </w:tr>
      <w:tr w:rsidR="00505FE4" w:rsidRPr="00150653" w14:paraId="1ED58987" w14:textId="77777777" w:rsidTr="0015065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CF46DC" w14:textId="77777777" w:rsidR="00505FE4" w:rsidRPr="0015065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6168" w14:textId="77777777" w:rsidR="00505FE4" w:rsidRPr="00150653" w:rsidRDefault="00505FE4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Forma studiów:</w:t>
            </w:r>
          </w:p>
          <w:p w14:paraId="564B9371" w14:textId="586BAB0A" w:rsidR="00505FE4" w:rsidRPr="00150653" w:rsidRDefault="00D64EBF" w:rsidP="00F77DC4">
            <w:pPr>
              <w:rPr>
                <w:sz w:val="24"/>
                <w:szCs w:val="24"/>
              </w:rPr>
            </w:pPr>
            <w:r w:rsidRPr="00150653">
              <w:rPr>
                <w:b/>
                <w:color w:val="00000A"/>
                <w:sz w:val="24"/>
                <w:szCs w:val="24"/>
              </w:rPr>
              <w:t>niestacjonarne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4CE3" w14:textId="77777777" w:rsidR="00505FE4" w:rsidRPr="00150653" w:rsidRDefault="00505FE4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Profil kształcenia:</w:t>
            </w:r>
          </w:p>
          <w:p w14:paraId="1EE67D74" w14:textId="077152A5" w:rsidR="00505FE4" w:rsidRPr="00150653" w:rsidRDefault="00D64EBF" w:rsidP="00F77DC4">
            <w:pPr>
              <w:rPr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FE797EE" w14:textId="77777777" w:rsidR="00D64EBF" w:rsidRPr="00150653" w:rsidRDefault="00505FE4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Poziom studiów:</w:t>
            </w:r>
            <w:r w:rsidR="00D64EBF" w:rsidRPr="00150653">
              <w:rPr>
                <w:sz w:val="24"/>
                <w:szCs w:val="24"/>
              </w:rPr>
              <w:t xml:space="preserve"> </w:t>
            </w:r>
          </w:p>
          <w:p w14:paraId="0B678E94" w14:textId="09B500AD" w:rsidR="00505FE4" w:rsidRPr="00150653" w:rsidRDefault="00D64EBF" w:rsidP="00F77DC4">
            <w:pPr>
              <w:rPr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150653" w14:paraId="1AC487C9" w14:textId="77777777" w:rsidTr="0015065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09B7A5" w14:textId="77777777" w:rsidR="00505FE4" w:rsidRPr="0015065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437F" w14:textId="77777777" w:rsidR="00D64EBF" w:rsidRPr="00150653" w:rsidRDefault="00505FE4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 xml:space="preserve">Rok / semestr: </w:t>
            </w:r>
          </w:p>
          <w:p w14:paraId="0A57714A" w14:textId="1B8330A9" w:rsidR="00505FE4" w:rsidRPr="00150653" w:rsidRDefault="00D64EBF" w:rsidP="00F77DC4">
            <w:pPr>
              <w:rPr>
                <w:sz w:val="24"/>
                <w:szCs w:val="24"/>
              </w:rPr>
            </w:pPr>
            <w:r w:rsidRPr="00150653">
              <w:rPr>
                <w:b/>
                <w:color w:val="00000A"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EBE3" w14:textId="77777777" w:rsidR="00505FE4" w:rsidRPr="00150653" w:rsidRDefault="00505FE4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Status przedmiotu /modułu:</w:t>
            </w:r>
          </w:p>
          <w:p w14:paraId="79E352A8" w14:textId="157D0574" w:rsidR="00505FE4" w:rsidRPr="00150653" w:rsidRDefault="00D64EBF" w:rsidP="00F77DC4">
            <w:pPr>
              <w:rPr>
                <w:b/>
                <w:sz w:val="24"/>
                <w:szCs w:val="24"/>
              </w:rPr>
            </w:pPr>
            <w:r w:rsidRPr="00150653">
              <w:rPr>
                <w:b/>
                <w:color w:val="00000A"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6E627" w14:textId="77777777" w:rsidR="00505FE4" w:rsidRPr="00150653" w:rsidRDefault="00505FE4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Język przedmiotu / modułu:</w:t>
            </w:r>
          </w:p>
          <w:p w14:paraId="55182807" w14:textId="36005248" w:rsidR="00505FE4" w:rsidRPr="00150653" w:rsidRDefault="00D64EBF" w:rsidP="00F77DC4">
            <w:pPr>
              <w:rPr>
                <w:b/>
                <w:sz w:val="24"/>
                <w:szCs w:val="24"/>
              </w:rPr>
            </w:pPr>
            <w:r w:rsidRPr="00150653">
              <w:rPr>
                <w:b/>
                <w:color w:val="00000A"/>
                <w:sz w:val="24"/>
                <w:szCs w:val="24"/>
              </w:rPr>
              <w:t>polski</w:t>
            </w:r>
          </w:p>
        </w:tc>
      </w:tr>
      <w:tr w:rsidR="00505FE4" w:rsidRPr="00150653" w14:paraId="52783E05" w14:textId="77777777" w:rsidTr="0015065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99EB70" w14:textId="77777777" w:rsidR="00505FE4" w:rsidRPr="0015065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CAC1" w14:textId="77777777" w:rsidR="00505FE4" w:rsidRPr="00150653" w:rsidRDefault="00505FE4" w:rsidP="00F77DC4">
            <w:pPr>
              <w:rPr>
                <w:sz w:val="24"/>
                <w:szCs w:val="24"/>
              </w:rPr>
            </w:pPr>
          </w:p>
          <w:p w14:paraId="43142841" w14:textId="77777777" w:rsidR="00505FE4" w:rsidRPr="00150653" w:rsidRDefault="00505FE4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184B" w14:textId="77777777" w:rsidR="00505FE4" w:rsidRPr="00150653" w:rsidRDefault="00505FE4" w:rsidP="00F77DC4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F320" w14:textId="77777777" w:rsidR="00505FE4" w:rsidRPr="00150653" w:rsidRDefault="00505FE4" w:rsidP="00F77DC4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F275" w14:textId="77777777" w:rsidR="00505FE4" w:rsidRPr="00150653" w:rsidRDefault="00505FE4" w:rsidP="00F77DC4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588E" w14:textId="77777777" w:rsidR="00505FE4" w:rsidRPr="00150653" w:rsidRDefault="00505FE4" w:rsidP="00F77DC4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28B6" w14:textId="77777777" w:rsidR="00505FE4" w:rsidRPr="00150653" w:rsidRDefault="00505FE4" w:rsidP="00F77DC4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D5EA1F7" w14:textId="77777777" w:rsidR="00505FE4" w:rsidRPr="00150653" w:rsidRDefault="00505FE4" w:rsidP="00F77DC4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 xml:space="preserve">inne </w:t>
            </w:r>
            <w:r w:rsidRPr="00150653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150653" w14:paraId="5E4FECD5" w14:textId="77777777" w:rsidTr="0015065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F035FB" w14:textId="77777777" w:rsidR="00505FE4" w:rsidRPr="0015065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F53DB2A" w14:textId="77777777" w:rsidR="00505FE4" w:rsidRPr="00150653" w:rsidRDefault="00505FE4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0BB333" w14:textId="5D6C9DCF" w:rsidR="00505FE4" w:rsidRPr="00150653" w:rsidRDefault="00D64EBF" w:rsidP="00F77DC4">
            <w:pPr>
              <w:jc w:val="center"/>
              <w:rPr>
                <w:b/>
                <w:sz w:val="24"/>
                <w:szCs w:val="24"/>
              </w:rPr>
            </w:pPr>
            <w:r w:rsidRPr="00150653">
              <w:rPr>
                <w:b/>
                <w:color w:val="00000A"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6764E" w14:textId="77777777" w:rsidR="00505FE4" w:rsidRPr="0015065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572D0" w14:textId="5E811270" w:rsidR="00505FE4" w:rsidRPr="00150653" w:rsidRDefault="00D64EBF" w:rsidP="00F77DC4">
            <w:pPr>
              <w:jc w:val="center"/>
              <w:rPr>
                <w:b/>
                <w:sz w:val="24"/>
                <w:szCs w:val="24"/>
              </w:rPr>
            </w:pPr>
            <w:r w:rsidRPr="00150653">
              <w:rPr>
                <w:b/>
                <w:color w:val="00000A"/>
                <w:sz w:val="22"/>
                <w:szCs w:val="22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2285A8" w14:textId="77777777" w:rsidR="00505FE4" w:rsidRPr="0015065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6E4DAE" w14:textId="77777777" w:rsidR="00505FE4" w:rsidRPr="0015065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A6E946" w14:textId="77777777" w:rsidR="00505FE4" w:rsidRPr="0015065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B3D8F61" w14:textId="77777777" w:rsidR="00505FE4" w:rsidRPr="00150653" w:rsidRDefault="00505FE4" w:rsidP="00505FE4">
      <w:pPr>
        <w:rPr>
          <w:sz w:val="24"/>
          <w:szCs w:val="24"/>
        </w:rPr>
      </w:pPr>
    </w:p>
    <w:p w14:paraId="43B25A93" w14:textId="77777777" w:rsidR="00505FE4" w:rsidRPr="00150653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150653" w14:paraId="24475629" w14:textId="77777777" w:rsidTr="00150653">
        <w:trPr>
          <w:jc w:val="center"/>
        </w:trPr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872E" w14:textId="77777777" w:rsidR="00505FE4" w:rsidRPr="00150653" w:rsidRDefault="00505FE4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Koordynator przedmiotu / modułu</w:t>
            </w:r>
            <w:r w:rsidRPr="00150653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3B805" w14:textId="7F483E1C" w:rsidR="00505FE4" w:rsidRPr="00150653" w:rsidRDefault="00D64EBF" w:rsidP="00F77DC4">
            <w:pPr>
              <w:rPr>
                <w:sz w:val="24"/>
                <w:szCs w:val="24"/>
              </w:rPr>
            </w:pPr>
            <w:r w:rsidRPr="00150653">
              <w:rPr>
                <w:b/>
                <w:color w:val="00000A"/>
                <w:sz w:val="24"/>
                <w:szCs w:val="24"/>
              </w:rPr>
              <w:t>mgr inż. Norbert Sacha</w:t>
            </w:r>
          </w:p>
        </w:tc>
      </w:tr>
      <w:tr w:rsidR="00505FE4" w:rsidRPr="00150653" w14:paraId="45CDF06F" w14:textId="77777777" w:rsidTr="00150653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1B2A" w14:textId="77777777" w:rsidR="00505FE4" w:rsidRPr="00150653" w:rsidRDefault="00505FE4" w:rsidP="00F77DC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Prowadzący zajęcia</w:t>
            </w:r>
            <w:r w:rsidRPr="00150653">
              <w:t>*</w:t>
            </w:r>
          </w:p>
          <w:p w14:paraId="0E3C03E9" w14:textId="77777777" w:rsidR="00505FE4" w:rsidRPr="0015065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EB978" w14:textId="5E9FAFD3" w:rsidR="00505FE4" w:rsidRPr="00150653" w:rsidRDefault="00D64EBF" w:rsidP="00F77DC4">
            <w:pPr>
              <w:rPr>
                <w:sz w:val="24"/>
                <w:szCs w:val="24"/>
              </w:rPr>
            </w:pPr>
            <w:r w:rsidRPr="00150653">
              <w:rPr>
                <w:b/>
                <w:color w:val="00000A"/>
                <w:sz w:val="24"/>
                <w:szCs w:val="24"/>
              </w:rPr>
              <w:t>mgr inż. Norbert Sacha</w:t>
            </w:r>
          </w:p>
        </w:tc>
      </w:tr>
      <w:tr w:rsidR="00505FE4" w:rsidRPr="00150653" w14:paraId="0066716A" w14:textId="77777777" w:rsidTr="00150653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A2E0" w14:textId="77777777" w:rsidR="00505FE4" w:rsidRPr="0015065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E28F7" w14:textId="1A5BEA25" w:rsidR="00505FE4" w:rsidRPr="00150653" w:rsidRDefault="00D64EBF" w:rsidP="00F77DC4">
            <w:pPr>
              <w:rPr>
                <w:sz w:val="24"/>
                <w:szCs w:val="24"/>
              </w:rPr>
            </w:pPr>
            <w:r w:rsidRPr="00150653">
              <w:rPr>
                <w:color w:val="00000A"/>
                <w:sz w:val="24"/>
                <w:szCs w:val="24"/>
              </w:rPr>
              <w:t>Nabycie przez studentów umiejętności  administracji systemem, konfiguracją sieci oraz administracji wybranymi usługami serwerowymi w systemie Linux.</w:t>
            </w:r>
          </w:p>
        </w:tc>
      </w:tr>
      <w:tr w:rsidR="00505FE4" w:rsidRPr="00150653" w14:paraId="6FF6D5F3" w14:textId="77777777" w:rsidTr="00150653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198F46" w14:textId="77777777" w:rsidR="00505FE4" w:rsidRPr="0015065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2D7C28" w14:textId="77777777" w:rsidR="00D64EBF" w:rsidRPr="00150653" w:rsidRDefault="00D64EBF" w:rsidP="00D64EBF">
            <w:pPr>
              <w:pStyle w:val="normal1"/>
              <w:spacing w:line="276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Wiedza i umiejętności z przedmiotów:</w:t>
            </w:r>
          </w:p>
          <w:p w14:paraId="2B00F921" w14:textId="77777777" w:rsidR="00D64EBF" w:rsidRPr="00150653" w:rsidRDefault="00D64EBF" w:rsidP="00D64EBF">
            <w:pPr>
              <w:pStyle w:val="normal1"/>
              <w:spacing w:line="276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1. Systemy operacyjne.</w:t>
            </w:r>
          </w:p>
          <w:p w14:paraId="709A713B" w14:textId="5F621E5C" w:rsidR="00505FE4" w:rsidRPr="00150653" w:rsidRDefault="00D64EBF" w:rsidP="00D64EBF">
            <w:pPr>
              <w:rPr>
                <w:sz w:val="24"/>
                <w:szCs w:val="24"/>
              </w:rPr>
            </w:pPr>
            <w:r w:rsidRPr="00150653">
              <w:rPr>
                <w:color w:val="00000A"/>
                <w:sz w:val="24"/>
                <w:szCs w:val="24"/>
              </w:rPr>
              <w:t>2. Sieci komputerowe.</w:t>
            </w:r>
          </w:p>
        </w:tc>
      </w:tr>
    </w:tbl>
    <w:p w14:paraId="6B7AAC4F" w14:textId="77777777" w:rsidR="00505FE4" w:rsidRPr="0015065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150653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5C31353B" w14:textId="77777777" w:rsidR="00505FE4" w:rsidRPr="0015065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150653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66D3ECE0" w14:textId="77777777" w:rsidR="00505FE4" w:rsidRPr="00150653" w:rsidRDefault="00505FE4" w:rsidP="00505FE4">
      <w:pPr>
        <w:rPr>
          <w:sz w:val="24"/>
          <w:szCs w:val="24"/>
        </w:rPr>
      </w:pPr>
    </w:p>
    <w:p w14:paraId="2FB2C277" w14:textId="77777777" w:rsidR="007C5C44" w:rsidRPr="00150653" w:rsidRDefault="007C5C4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150653" w14:paraId="2887ABB5" w14:textId="77777777" w:rsidTr="00150653">
        <w:trPr>
          <w:jc w:val="center"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B334269" w14:textId="77777777" w:rsidR="00505FE4" w:rsidRPr="00150653" w:rsidRDefault="00505FE4" w:rsidP="00F77DC4">
            <w:pPr>
              <w:jc w:val="center"/>
              <w:rPr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150653" w14:paraId="7451BBEC" w14:textId="77777777" w:rsidTr="00150653">
        <w:trPr>
          <w:jc w:val="center"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31871" w14:textId="77777777" w:rsidR="00505FE4" w:rsidRPr="00150653" w:rsidRDefault="00505FE4" w:rsidP="00F77DC4">
            <w:pPr>
              <w:rPr>
                <w:sz w:val="22"/>
                <w:szCs w:val="22"/>
              </w:rPr>
            </w:pPr>
            <w:r w:rsidRPr="0015065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5D9125" w14:textId="77777777" w:rsidR="00505FE4" w:rsidRPr="00150653" w:rsidRDefault="00505FE4" w:rsidP="00F77DC4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8964070" w14:textId="77777777" w:rsidR="00505FE4" w:rsidRPr="00150653" w:rsidRDefault="00505FE4" w:rsidP="00F77DC4">
            <w:pPr>
              <w:jc w:val="center"/>
              <w:rPr>
                <w:sz w:val="22"/>
                <w:szCs w:val="22"/>
              </w:rPr>
            </w:pPr>
            <w:r w:rsidRPr="00150653">
              <w:rPr>
                <w:sz w:val="22"/>
                <w:szCs w:val="22"/>
              </w:rPr>
              <w:t xml:space="preserve">Kod kierunkowego efektu </w:t>
            </w:r>
          </w:p>
          <w:p w14:paraId="7732D63C" w14:textId="77777777" w:rsidR="00505FE4" w:rsidRPr="00150653" w:rsidRDefault="00505FE4" w:rsidP="00F77DC4">
            <w:pPr>
              <w:jc w:val="center"/>
              <w:rPr>
                <w:sz w:val="22"/>
                <w:szCs w:val="22"/>
              </w:rPr>
            </w:pPr>
            <w:r w:rsidRPr="00150653">
              <w:rPr>
                <w:sz w:val="22"/>
                <w:szCs w:val="22"/>
              </w:rPr>
              <w:t>uczenia się</w:t>
            </w:r>
          </w:p>
        </w:tc>
      </w:tr>
      <w:tr w:rsidR="00D64EBF" w:rsidRPr="00150653" w14:paraId="67F3DD7E" w14:textId="77777777" w:rsidTr="00150653">
        <w:trPr>
          <w:jc w:val="center"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94B20" w14:textId="6508A8D9" w:rsidR="00D64EBF" w:rsidRPr="00150653" w:rsidRDefault="00D64EBF" w:rsidP="00D64EBF">
            <w:pPr>
              <w:rPr>
                <w:b/>
                <w:bCs/>
                <w:sz w:val="24"/>
                <w:szCs w:val="24"/>
              </w:rPr>
            </w:pPr>
            <w:r w:rsidRPr="00150653">
              <w:rPr>
                <w:b/>
                <w:bCs/>
                <w:sz w:val="24"/>
                <w:szCs w:val="24"/>
              </w:rPr>
              <w:t>Wiedza</w:t>
            </w:r>
          </w:p>
        </w:tc>
      </w:tr>
      <w:tr w:rsidR="00505FE4" w:rsidRPr="00150653" w14:paraId="294F7789" w14:textId="77777777" w:rsidTr="0015065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26EF" w14:textId="49D09EF8" w:rsidR="00505FE4" w:rsidRPr="00150653" w:rsidRDefault="00D64EBF" w:rsidP="00D64EBF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33517A" w14:textId="68B7A17B" w:rsidR="00505FE4" w:rsidRPr="00150653" w:rsidRDefault="00D64EBF" w:rsidP="00D64EBF">
            <w:pPr>
              <w:pStyle w:val="normal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Opisuje sposoby konfiguracji systemu Linux i wymienia polecenia.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C98712" w14:textId="1CA002D8" w:rsidR="00505FE4" w:rsidRPr="00150653" w:rsidRDefault="00D64EBF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K_W05</w:t>
            </w:r>
          </w:p>
        </w:tc>
      </w:tr>
      <w:tr w:rsidR="00505FE4" w:rsidRPr="00150653" w14:paraId="13D16012" w14:textId="77777777" w:rsidTr="0015065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8CDF" w14:textId="46C68A66" w:rsidR="00505FE4" w:rsidRPr="00150653" w:rsidRDefault="00D64EBF" w:rsidP="00D64EBF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8E3980" w14:textId="2A76E295" w:rsidR="00505FE4" w:rsidRPr="00150653" w:rsidRDefault="00D64EBF" w:rsidP="00D64EBF">
            <w:pPr>
              <w:pStyle w:val="normal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Opisuje konfigurację sieci w systemie Linux i wymienia polecenia.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0D252" w14:textId="1485EF5D" w:rsidR="00505FE4" w:rsidRPr="00150653" w:rsidRDefault="00D64EBF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K_W08</w:t>
            </w:r>
          </w:p>
        </w:tc>
      </w:tr>
      <w:tr w:rsidR="00505FE4" w:rsidRPr="00150653" w14:paraId="7E52506C" w14:textId="77777777" w:rsidTr="0015065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4291" w14:textId="3C2C82E4" w:rsidR="00505FE4" w:rsidRPr="00150653" w:rsidRDefault="00D64EBF" w:rsidP="00D64EBF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899F12" w14:textId="53712203" w:rsidR="00505FE4" w:rsidRPr="00150653" w:rsidRDefault="00D64EBF" w:rsidP="00D64EBF">
            <w:pPr>
              <w:rPr>
                <w:sz w:val="24"/>
                <w:szCs w:val="24"/>
              </w:rPr>
            </w:pPr>
            <w:r w:rsidRPr="00150653">
              <w:rPr>
                <w:color w:val="00000A"/>
                <w:sz w:val="24"/>
                <w:szCs w:val="24"/>
              </w:rPr>
              <w:t>Opisuje metody konfiguracji oraz polecenia służące do administracji wybranymi usługami sieciowymi.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8730B" w14:textId="15E507D1" w:rsidR="00505FE4" w:rsidRPr="00150653" w:rsidRDefault="00D64EBF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K_W16</w:t>
            </w:r>
          </w:p>
        </w:tc>
      </w:tr>
      <w:tr w:rsidR="007C5C44" w:rsidRPr="00150653" w14:paraId="5EB8C092" w14:textId="77777777" w:rsidTr="00150653">
        <w:trPr>
          <w:jc w:val="center"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AFA77A" w14:textId="57CEDBB4" w:rsidR="007C5C44" w:rsidRPr="00150653" w:rsidRDefault="007C5C44" w:rsidP="007C5C44">
            <w:pPr>
              <w:rPr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>Umiejętności</w:t>
            </w:r>
          </w:p>
        </w:tc>
      </w:tr>
      <w:tr w:rsidR="00505FE4" w:rsidRPr="00150653" w14:paraId="07D4D60E" w14:textId="77777777" w:rsidTr="0015065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854A" w14:textId="70937C1F" w:rsidR="00505FE4" w:rsidRPr="00150653" w:rsidRDefault="007C5C44" w:rsidP="007C5C44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C66970" w14:textId="35A5253A" w:rsidR="00505FE4" w:rsidRPr="00150653" w:rsidRDefault="007C5C44" w:rsidP="007C5C44">
            <w:pPr>
              <w:rPr>
                <w:sz w:val="24"/>
                <w:szCs w:val="24"/>
              </w:rPr>
            </w:pPr>
            <w:r w:rsidRPr="00150653">
              <w:rPr>
                <w:color w:val="00000A"/>
                <w:sz w:val="24"/>
                <w:szCs w:val="24"/>
              </w:rPr>
              <w:t>Administruje systemem operacyjnym Linux i rozwiązuje problemy.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7A369" w14:textId="729B5BF4" w:rsidR="00505FE4" w:rsidRPr="00150653" w:rsidRDefault="007C5C44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K_U13</w:t>
            </w:r>
          </w:p>
        </w:tc>
      </w:tr>
      <w:tr w:rsidR="00505FE4" w:rsidRPr="00150653" w14:paraId="030ED816" w14:textId="77777777" w:rsidTr="0015065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193" w14:textId="54B229C7" w:rsidR="00505FE4" w:rsidRPr="00150653" w:rsidRDefault="007C5C44" w:rsidP="007C5C44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8B9782" w14:textId="0D9BB4BF" w:rsidR="00505FE4" w:rsidRPr="00150653" w:rsidRDefault="007C5C44" w:rsidP="007C5C44">
            <w:pPr>
              <w:rPr>
                <w:sz w:val="24"/>
                <w:szCs w:val="24"/>
              </w:rPr>
            </w:pPr>
            <w:r w:rsidRPr="00150653">
              <w:rPr>
                <w:color w:val="00000A"/>
                <w:sz w:val="24"/>
                <w:szCs w:val="24"/>
              </w:rPr>
              <w:t>Administruje siecią w systemie Linux i rozwiązuje problemy.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40050F" w14:textId="444BBC94" w:rsidR="00505FE4" w:rsidRPr="00150653" w:rsidRDefault="007C5C44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K_U14</w:t>
            </w:r>
          </w:p>
        </w:tc>
      </w:tr>
      <w:tr w:rsidR="00505FE4" w:rsidRPr="00150653" w14:paraId="36CE449D" w14:textId="77777777" w:rsidTr="0015065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69FA" w14:textId="6D6FC076" w:rsidR="00505FE4" w:rsidRPr="00150653" w:rsidRDefault="007C5C44" w:rsidP="007C5C44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E29F8C" w14:textId="06D04100" w:rsidR="00505FE4" w:rsidRPr="00150653" w:rsidRDefault="007C5C44" w:rsidP="007C5C44">
            <w:pPr>
              <w:rPr>
                <w:sz w:val="24"/>
                <w:szCs w:val="24"/>
              </w:rPr>
            </w:pPr>
            <w:r w:rsidRPr="00150653">
              <w:rPr>
                <w:color w:val="00000A"/>
                <w:sz w:val="24"/>
                <w:szCs w:val="24"/>
              </w:rPr>
              <w:t>Administruje wybranymi usługami sieciowymi w systemie Linux i rozwiązuje problemy.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F94D9" w14:textId="4E179613" w:rsidR="00505FE4" w:rsidRPr="00150653" w:rsidRDefault="007C5C44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K_U22</w:t>
            </w:r>
          </w:p>
        </w:tc>
      </w:tr>
      <w:tr w:rsidR="00505FE4" w:rsidRPr="00150653" w14:paraId="54AEEB46" w14:textId="77777777" w:rsidTr="0015065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1793" w14:textId="146C4928" w:rsidR="00505FE4" w:rsidRPr="00150653" w:rsidRDefault="007C5C44" w:rsidP="007C5C44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342264" w14:textId="49911290" w:rsidR="00505FE4" w:rsidRPr="00150653" w:rsidRDefault="007C5C44" w:rsidP="007C5C44">
            <w:pPr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Pracuje w zespole/grupie</w:t>
            </w:r>
            <w:r w:rsidRPr="00150653">
              <w:rPr>
                <w:color w:val="00000A"/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834CF" w14:textId="17B46854" w:rsidR="00505FE4" w:rsidRPr="00150653" w:rsidRDefault="007C5C44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K_U02</w:t>
            </w:r>
          </w:p>
        </w:tc>
      </w:tr>
      <w:tr w:rsidR="00A4490B" w:rsidRPr="00150653" w14:paraId="511E5503" w14:textId="77777777" w:rsidTr="0015065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C2DB" w14:textId="77777777" w:rsidR="00A4490B" w:rsidRPr="00150653" w:rsidRDefault="00A4490B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343103" w14:textId="77777777" w:rsidR="00A4490B" w:rsidRPr="00150653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917AF" w14:textId="77777777" w:rsidR="00A4490B" w:rsidRPr="00150653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50653" w14:paraId="6A15472A" w14:textId="77777777" w:rsidTr="001506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3B03606" w14:textId="77777777" w:rsidR="00505FE4" w:rsidRPr="00150653" w:rsidRDefault="00505FE4" w:rsidP="00F77DC4">
            <w:pPr>
              <w:jc w:val="center"/>
              <w:rPr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150653" w14:paraId="43DBE726" w14:textId="77777777" w:rsidTr="001506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D57FEEF" w14:textId="77777777" w:rsidR="00505FE4" w:rsidRPr="00150653" w:rsidRDefault="00505FE4" w:rsidP="00F77DC4">
            <w:pPr>
              <w:rPr>
                <w:b/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150653" w14:paraId="2A197C3D" w14:textId="77777777" w:rsidTr="001506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0FC9AF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1. Instalacja systemu Linux i oprogramowania, użytkownicy.</w:t>
            </w:r>
          </w:p>
          <w:p w14:paraId="3DB8F8DE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2. Konfiguracja sieci i zapory firewall,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systemd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7C30429F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lang w:val="en-US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3. Serwer SSH, sftp,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>scp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>chroot+sftp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only.</w:t>
            </w:r>
          </w:p>
          <w:p w14:paraId="6278D621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4. Serwery FTP, tekstowe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klienty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ftp.</w:t>
            </w:r>
          </w:p>
          <w:p w14:paraId="50BBA04E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5. Serwery WWW: Apache i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Nginx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4901B4E4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6. Serwer plików SAMBA.</w:t>
            </w:r>
          </w:p>
          <w:p w14:paraId="61855F86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7. Sieciowy system plików NFS.</w:t>
            </w:r>
          </w:p>
          <w:p w14:paraId="54AE8992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8. Serwery czasu,  NTP i DHCP.</w:t>
            </w:r>
          </w:p>
          <w:p w14:paraId="46E08379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9. Logi, analiza logów i poczta systemowa.</w:t>
            </w:r>
          </w:p>
          <w:p w14:paraId="2E20A634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10. Serwery poczty elektronicznej.</w:t>
            </w:r>
          </w:p>
          <w:p w14:paraId="3594EC49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11. Serwer DNS BIND9.</w:t>
            </w:r>
          </w:p>
          <w:p w14:paraId="2D398CBB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12. Dyski, partycje i system plików ext4.</w:t>
            </w:r>
          </w:p>
          <w:p w14:paraId="13D89E1B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13. Limity dyskowe -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Quoty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78361FD0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14. Delegacja uprawnień: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sudo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sudoers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663F6BDA" w14:textId="27AC76D3" w:rsidR="00505FE4" w:rsidRPr="00150653" w:rsidRDefault="007C5C44" w:rsidP="007C5C44">
            <w:pPr>
              <w:rPr>
                <w:sz w:val="24"/>
                <w:szCs w:val="24"/>
              </w:rPr>
            </w:pPr>
            <w:r w:rsidRPr="00150653">
              <w:rPr>
                <w:color w:val="00000A"/>
                <w:sz w:val="24"/>
                <w:szCs w:val="24"/>
              </w:rPr>
              <w:t xml:space="preserve">          15. Biblioteki systemowe, monitoring sprzętu, ustawienia językowe.</w:t>
            </w:r>
          </w:p>
        </w:tc>
      </w:tr>
      <w:tr w:rsidR="00505FE4" w:rsidRPr="00150653" w14:paraId="152D57A1" w14:textId="77777777" w:rsidTr="001506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EBFF52C" w14:textId="77777777" w:rsidR="00505FE4" w:rsidRPr="00150653" w:rsidRDefault="00505FE4" w:rsidP="00F77DC4">
            <w:pPr>
              <w:rPr>
                <w:b/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150653" w14:paraId="70DE553A" w14:textId="77777777" w:rsidTr="001506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7876946" w14:textId="77777777" w:rsidR="00505FE4" w:rsidRPr="00150653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150653" w14:paraId="59708F16" w14:textId="77777777" w:rsidTr="001506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C78981F" w14:textId="77777777" w:rsidR="00505FE4" w:rsidRPr="00150653" w:rsidRDefault="00505FE4" w:rsidP="00F77DC4">
            <w:pPr>
              <w:pStyle w:val="Nagwek1"/>
              <w:rPr>
                <w:szCs w:val="24"/>
              </w:rPr>
            </w:pPr>
            <w:r w:rsidRPr="00150653">
              <w:rPr>
                <w:szCs w:val="24"/>
              </w:rPr>
              <w:t>Laboratorium</w:t>
            </w:r>
          </w:p>
        </w:tc>
      </w:tr>
      <w:tr w:rsidR="00505FE4" w:rsidRPr="00150653" w14:paraId="5E07A0AC" w14:textId="77777777" w:rsidTr="001506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F049AB" w14:textId="77777777" w:rsidR="007C5C44" w:rsidRPr="00150653" w:rsidRDefault="007C5C44" w:rsidP="007C5C44">
            <w:pPr>
              <w:pStyle w:val="normal1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1. Instalacja systemu Linux i oprogramowania w środowisku wirtualnym.</w:t>
            </w:r>
          </w:p>
          <w:p w14:paraId="3747057B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2. Programowanie w powłoce BASH.</w:t>
            </w:r>
          </w:p>
          <w:p w14:paraId="3AAA09CA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3. Konfiguracja serwera SSH.</w:t>
            </w:r>
          </w:p>
          <w:p w14:paraId="28465683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4. Konfiguracja serwera FTP: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Vsftpd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PureFTPd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2D71A80C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5. Konfiguracja anonimowego serwera FTP.</w:t>
            </w:r>
          </w:p>
          <w:p w14:paraId="7C48A0A2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6. Konfiguracja serwera WWW Apache.</w:t>
            </w:r>
          </w:p>
          <w:p w14:paraId="0947639C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7. Konfiguracja serwera WWW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Nginx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12C51BC9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8. Konfiguracja serwera plików SAMBA.</w:t>
            </w:r>
          </w:p>
          <w:p w14:paraId="2EC7A5C4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9. Konfiguracja sieciowego systemu plików NFS.</w:t>
            </w:r>
          </w:p>
          <w:p w14:paraId="3C2F2F70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10. Konfiguracja serwera czasu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NTPd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i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Chrony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793BB05A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11. Konfiguracja serwera DHCP i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Dnsmasq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01E976A4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12. Konfiguracja poczty elektronicznej: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Postfix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Dovecot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14:paraId="7479347C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13. Konfiguracja  Webowych klientów poczty elektronicznej.</w:t>
            </w:r>
          </w:p>
          <w:p w14:paraId="68DF811E" w14:textId="77777777" w:rsidR="007C5C44" w:rsidRPr="00150653" w:rsidRDefault="007C5C44" w:rsidP="007C5C44">
            <w:pPr>
              <w:pStyle w:val="normal1"/>
              <w:spacing w:line="276" w:lineRule="auto"/>
              <w:ind w:left="605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14. Konfiguracja serwera DNS Bind9.</w:t>
            </w:r>
          </w:p>
          <w:p w14:paraId="4E2E372D" w14:textId="19BDFC37" w:rsidR="00505FE4" w:rsidRPr="00150653" w:rsidRDefault="007C5C44" w:rsidP="007C5C44">
            <w:pPr>
              <w:rPr>
                <w:sz w:val="24"/>
                <w:szCs w:val="24"/>
              </w:rPr>
            </w:pPr>
            <w:r w:rsidRPr="00150653">
              <w:rPr>
                <w:color w:val="00000A"/>
                <w:sz w:val="24"/>
                <w:szCs w:val="24"/>
              </w:rPr>
              <w:t xml:space="preserve">          15. Konfiguracja dysków i </w:t>
            </w:r>
            <w:proofErr w:type="spellStart"/>
            <w:r w:rsidRPr="00150653">
              <w:rPr>
                <w:color w:val="00000A"/>
                <w:sz w:val="24"/>
                <w:szCs w:val="24"/>
              </w:rPr>
              <w:t>quot</w:t>
            </w:r>
            <w:proofErr w:type="spellEnd"/>
            <w:r w:rsidRPr="00150653">
              <w:rPr>
                <w:color w:val="00000A"/>
                <w:sz w:val="24"/>
                <w:szCs w:val="24"/>
              </w:rPr>
              <w:t>.</w:t>
            </w:r>
          </w:p>
        </w:tc>
      </w:tr>
      <w:tr w:rsidR="00505FE4" w:rsidRPr="00150653" w14:paraId="0BC401E2" w14:textId="77777777" w:rsidTr="001506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5ABD2D4" w14:textId="77777777" w:rsidR="00505FE4" w:rsidRPr="00150653" w:rsidRDefault="00505FE4" w:rsidP="00F77DC4">
            <w:pPr>
              <w:pStyle w:val="Nagwek1"/>
              <w:rPr>
                <w:szCs w:val="24"/>
              </w:rPr>
            </w:pPr>
            <w:r w:rsidRPr="00150653">
              <w:rPr>
                <w:szCs w:val="24"/>
              </w:rPr>
              <w:t>Projekt</w:t>
            </w:r>
          </w:p>
        </w:tc>
      </w:tr>
      <w:tr w:rsidR="00505FE4" w:rsidRPr="00150653" w14:paraId="17D3374F" w14:textId="77777777" w:rsidTr="001506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9890008" w14:textId="77777777" w:rsidR="00505FE4" w:rsidRPr="00150653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150653" w14:paraId="44B1639B" w14:textId="77777777" w:rsidTr="001506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CFD83AE" w14:textId="77777777" w:rsidR="00505FE4" w:rsidRPr="00150653" w:rsidRDefault="00505FE4" w:rsidP="00F77DC4">
            <w:pPr>
              <w:rPr>
                <w:b/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150653" w14:paraId="154CB96D" w14:textId="77777777" w:rsidTr="001506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471064" w14:textId="77777777" w:rsidR="00505FE4" w:rsidRPr="00150653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150653" w14:paraId="2B76118A" w14:textId="77777777" w:rsidTr="001506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B72500F" w14:textId="77777777" w:rsidR="00505FE4" w:rsidRPr="00150653" w:rsidRDefault="00505FE4" w:rsidP="00F77DC4">
            <w:pPr>
              <w:rPr>
                <w:b/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150653" w14:paraId="651B7AA2" w14:textId="77777777" w:rsidTr="001506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8B968C" w14:textId="77777777" w:rsidR="00505FE4" w:rsidRPr="00150653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6A3C89C4" w14:textId="77777777" w:rsidR="00505FE4" w:rsidRPr="00150653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150653" w14:paraId="6EA93F82" w14:textId="77777777" w:rsidTr="00150653">
        <w:trPr>
          <w:jc w:val="center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1A24" w14:textId="77777777" w:rsidR="00505FE4" w:rsidRPr="0015065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3D5C9" w14:textId="77777777" w:rsidR="007C5C44" w:rsidRPr="00150653" w:rsidRDefault="007C5C44" w:rsidP="007C5C44">
            <w:pPr>
              <w:pStyle w:val="normal1"/>
              <w:numPr>
                <w:ilvl w:val="0"/>
                <w:numId w:val="1"/>
              </w:numPr>
              <w:spacing w:before="120" w:line="276" w:lineRule="auto"/>
              <w:rPr>
                <w:rFonts w:ascii="Times New Roman" w:hAnsi="Times New Roman" w:cs="Times New Roman"/>
                <w:color w:val="00000A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Dokumentacja systemowa: książka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Debian-handbook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(.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deb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), katalog dokumentacji aplikacji /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usr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/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share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/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doc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oraz </w:t>
            </w:r>
            <w:proofErr w:type="spellStart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man</w:t>
            </w:r>
            <w:proofErr w:type="spellEnd"/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i info.</w:t>
            </w:r>
          </w:p>
          <w:p w14:paraId="7BED49D2" w14:textId="77777777" w:rsidR="007C5C44" w:rsidRPr="00150653" w:rsidRDefault="007C5C44" w:rsidP="007C5C44">
            <w:pPr>
              <w:pStyle w:val="normal1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A"/>
                <w:lang w:val="en-US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>E-book: Ubuntu Server Guide (Ubuntu 18.04 LTS).</w:t>
            </w:r>
          </w:p>
          <w:p w14:paraId="13BDAD2C" w14:textId="5935FA45" w:rsidR="00505FE4" w:rsidRPr="00150653" w:rsidRDefault="007C5C44" w:rsidP="007C5C44">
            <w:pPr>
              <w:pStyle w:val="normal1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A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Zasoby internetowe - np.  www.server-world.info/en.</w:t>
            </w:r>
          </w:p>
        </w:tc>
      </w:tr>
      <w:tr w:rsidR="00505FE4" w:rsidRPr="00311BB1" w14:paraId="5FD91B0C" w14:textId="77777777" w:rsidTr="00150653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45DA" w14:textId="77777777" w:rsidR="00505FE4" w:rsidRPr="0015065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29E21" w14:textId="59E5EE64" w:rsidR="00505FE4" w:rsidRPr="000260C0" w:rsidRDefault="007C5C44" w:rsidP="00A0655B">
            <w:pPr>
              <w:ind w:left="72"/>
              <w:rPr>
                <w:sz w:val="24"/>
                <w:szCs w:val="24"/>
                <w:lang w:val="it-IT"/>
              </w:rPr>
            </w:pPr>
            <w:proofErr w:type="spellStart"/>
            <w:r w:rsidRPr="00150653">
              <w:rPr>
                <w:color w:val="00000A"/>
                <w:sz w:val="24"/>
                <w:szCs w:val="24"/>
                <w:lang w:val="en-US"/>
              </w:rPr>
              <w:t>Autoryzowane</w:t>
            </w:r>
            <w:proofErr w:type="spellEnd"/>
            <w:r w:rsidRPr="00150653">
              <w:rPr>
                <w:color w:val="00000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0653">
              <w:rPr>
                <w:color w:val="00000A"/>
                <w:sz w:val="24"/>
                <w:szCs w:val="24"/>
                <w:lang w:val="en-US"/>
              </w:rPr>
              <w:t>materiały</w:t>
            </w:r>
            <w:proofErr w:type="spellEnd"/>
            <w:r w:rsidRPr="00150653">
              <w:rPr>
                <w:color w:val="00000A"/>
                <w:sz w:val="24"/>
                <w:szCs w:val="24"/>
                <w:lang w:val="en-US"/>
              </w:rPr>
              <w:t xml:space="preserve"> LPI (Linux Professional Institute) - e-</w:t>
            </w:r>
            <w:proofErr w:type="spellStart"/>
            <w:r w:rsidRPr="00150653">
              <w:rPr>
                <w:color w:val="00000A"/>
                <w:sz w:val="24"/>
                <w:szCs w:val="24"/>
                <w:lang w:val="en-US"/>
              </w:rPr>
              <w:t>booki</w:t>
            </w:r>
            <w:proofErr w:type="spellEnd"/>
            <w:r w:rsidRPr="00150653">
              <w:rPr>
                <w:color w:val="00000A"/>
                <w:sz w:val="24"/>
                <w:szCs w:val="24"/>
                <w:lang w:val="en-US"/>
              </w:rPr>
              <w:t>.</w:t>
            </w:r>
          </w:p>
        </w:tc>
      </w:tr>
      <w:tr w:rsidR="00505FE4" w:rsidRPr="00150653" w14:paraId="7B759719" w14:textId="77777777" w:rsidTr="00150653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8B01" w14:textId="77777777" w:rsidR="00505FE4" w:rsidRPr="00150653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150653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47191" w14:textId="25555351" w:rsidR="00505FE4" w:rsidRPr="00150653" w:rsidRDefault="007C5C44" w:rsidP="00A0655B">
            <w:pPr>
              <w:ind w:left="72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Wykład, pokaz konfiguracji, praca w środowisku wirtualnym.</w:t>
            </w:r>
          </w:p>
        </w:tc>
      </w:tr>
      <w:tr w:rsidR="00505FE4" w:rsidRPr="00150653" w14:paraId="2B07D6DE" w14:textId="77777777" w:rsidTr="00150653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9328899" w14:textId="77777777" w:rsidR="00505FE4" w:rsidRPr="0015065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2D8DE" w14:textId="77777777" w:rsidR="00243324" w:rsidRPr="00150653" w:rsidRDefault="00243324" w:rsidP="00243324">
            <w:pPr>
              <w:pStyle w:val="normal1"/>
              <w:spacing w:line="276" w:lineRule="auto"/>
              <w:ind w:left="124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Wagi: wykład 50%, lab. 50%.</w:t>
            </w:r>
          </w:p>
          <w:p w14:paraId="0BA66EB4" w14:textId="77777777" w:rsidR="00243324" w:rsidRPr="00150653" w:rsidRDefault="00243324" w:rsidP="00243324">
            <w:pPr>
              <w:pStyle w:val="normal1"/>
              <w:spacing w:line="276" w:lineRule="auto"/>
              <w:ind w:left="124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Zaliczenie w formie pisemnej z treści wykładu.</w:t>
            </w:r>
          </w:p>
          <w:p w14:paraId="0AF1AFC2" w14:textId="77777777" w:rsidR="00243324" w:rsidRPr="00150653" w:rsidRDefault="00243324" w:rsidP="00243324">
            <w:pPr>
              <w:pStyle w:val="normal1"/>
              <w:spacing w:line="276" w:lineRule="auto"/>
              <w:ind w:left="124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5065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Wykonanie zadania praktycznego  w środowisku wirtualnym</w:t>
            </w:r>
          </w:p>
          <w:p w14:paraId="52AF52C9" w14:textId="74F05A13" w:rsidR="00505FE4" w:rsidRPr="00150653" w:rsidRDefault="00243324" w:rsidP="00243324">
            <w:pPr>
              <w:ind w:left="72"/>
              <w:rPr>
                <w:sz w:val="24"/>
                <w:szCs w:val="24"/>
              </w:rPr>
            </w:pPr>
            <w:r w:rsidRPr="00150653">
              <w:rPr>
                <w:color w:val="00000A"/>
                <w:sz w:val="24"/>
                <w:szCs w:val="24"/>
              </w:rPr>
              <w:t xml:space="preserve"> - zaliczenie lab.</w:t>
            </w:r>
          </w:p>
        </w:tc>
      </w:tr>
    </w:tbl>
    <w:p w14:paraId="66CAC110" w14:textId="77777777" w:rsidR="00505FE4" w:rsidRPr="00150653" w:rsidRDefault="00505FE4" w:rsidP="00505FE4">
      <w:pPr>
        <w:rPr>
          <w:sz w:val="22"/>
          <w:szCs w:val="22"/>
        </w:rPr>
      </w:pPr>
      <w:r w:rsidRPr="00150653">
        <w:rPr>
          <w:sz w:val="22"/>
          <w:szCs w:val="22"/>
        </w:rPr>
        <w:t>* Literatura może być zmieniona po akceptacji Dyrektora Instytutu</w:t>
      </w:r>
    </w:p>
    <w:p w14:paraId="0B5D686B" w14:textId="77777777" w:rsidR="00505FE4" w:rsidRPr="00150653" w:rsidRDefault="00505FE4" w:rsidP="00505FE4">
      <w:pPr>
        <w:rPr>
          <w:sz w:val="22"/>
          <w:szCs w:val="22"/>
        </w:rPr>
      </w:pP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150653" w14:paraId="18D838F9" w14:textId="77777777" w:rsidTr="0015065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97B900A" w14:textId="77777777" w:rsidR="00505FE4" w:rsidRPr="00150653" w:rsidRDefault="00505FE4" w:rsidP="00F77DC4">
            <w:pPr>
              <w:jc w:val="center"/>
              <w:rPr>
                <w:sz w:val="22"/>
                <w:szCs w:val="22"/>
              </w:rPr>
            </w:pPr>
            <w:r w:rsidRPr="0015065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5187D4" w14:textId="77777777" w:rsidR="00505FE4" w:rsidRPr="00150653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36D4B2B2" w14:textId="77777777" w:rsidR="00505FE4" w:rsidRPr="00150653" w:rsidRDefault="00505FE4" w:rsidP="00F77DC4">
            <w:pPr>
              <w:jc w:val="center"/>
              <w:rPr>
                <w:sz w:val="18"/>
                <w:szCs w:val="18"/>
              </w:rPr>
            </w:pPr>
            <w:r w:rsidRPr="00150653">
              <w:rPr>
                <w:sz w:val="18"/>
                <w:szCs w:val="18"/>
              </w:rPr>
              <w:t>Nr efektu uczenia się/grupy efektów</w:t>
            </w:r>
            <w:r w:rsidRPr="00150653">
              <w:rPr>
                <w:sz w:val="18"/>
                <w:szCs w:val="18"/>
              </w:rPr>
              <w:br/>
            </w:r>
          </w:p>
        </w:tc>
      </w:tr>
      <w:tr w:rsidR="00505FE4" w:rsidRPr="00150653" w14:paraId="334D5D09" w14:textId="77777777" w:rsidTr="0015065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0E67EC" w14:textId="5E5CDF51" w:rsidR="00505FE4" w:rsidRPr="00150653" w:rsidRDefault="00243324" w:rsidP="00A0655B">
            <w:pPr>
              <w:rPr>
                <w:sz w:val="22"/>
                <w:szCs w:val="22"/>
              </w:rPr>
            </w:pPr>
            <w:r w:rsidRPr="00150653">
              <w:rPr>
                <w:color w:val="00000A"/>
                <w:sz w:val="24"/>
                <w:szCs w:val="24"/>
              </w:rPr>
              <w:t>Zaliczenie z teorii, terminów i poleceń (wykład).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B59CCE" w14:textId="1480456E" w:rsidR="00505FE4" w:rsidRPr="00150653" w:rsidRDefault="00243324" w:rsidP="00A0655B">
            <w:pPr>
              <w:rPr>
                <w:sz w:val="22"/>
                <w:szCs w:val="22"/>
              </w:rPr>
            </w:pPr>
            <w:r w:rsidRPr="00150653">
              <w:rPr>
                <w:sz w:val="22"/>
                <w:szCs w:val="22"/>
              </w:rPr>
              <w:t>01-03</w:t>
            </w:r>
          </w:p>
        </w:tc>
      </w:tr>
      <w:tr w:rsidR="00505FE4" w:rsidRPr="00150653" w14:paraId="1386664D" w14:textId="77777777" w:rsidTr="0015065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DFB6" w14:textId="56ADA388" w:rsidR="00505FE4" w:rsidRPr="00150653" w:rsidRDefault="00243324" w:rsidP="00A0655B">
            <w:pPr>
              <w:rPr>
                <w:sz w:val="22"/>
                <w:szCs w:val="22"/>
              </w:rPr>
            </w:pPr>
            <w:r w:rsidRPr="00150653">
              <w:rPr>
                <w:color w:val="00000A"/>
                <w:sz w:val="24"/>
                <w:szCs w:val="24"/>
              </w:rPr>
              <w:t>Wykonanie zadanej konfiguracji na maszynie wirtualnej.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120DC" w14:textId="12CC7339" w:rsidR="00505FE4" w:rsidRPr="00150653" w:rsidRDefault="00243324" w:rsidP="00A0655B">
            <w:pPr>
              <w:rPr>
                <w:sz w:val="22"/>
                <w:szCs w:val="22"/>
              </w:rPr>
            </w:pPr>
            <w:r w:rsidRPr="00150653">
              <w:rPr>
                <w:sz w:val="22"/>
                <w:szCs w:val="22"/>
              </w:rPr>
              <w:t>04-07</w:t>
            </w:r>
          </w:p>
        </w:tc>
      </w:tr>
      <w:tr w:rsidR="00505FE4" w:rsidRPr="00150653" w14:paraId="2FCADD63" w14:textId="77777777" w:rsidTr="0015065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4B4D" w14:textId="77777777" w:rsidR="00505FE4" w:rsidRPr="00150653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88CB5" w14:textId="77777777" w:rsidR="00505FE4" w:rsidRPr="00150653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150653" w14:paraId="3F4ABCA8" w14:textId="77777777" w:rsidTr="00150653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49BEC72" w14:textId="77777777" w:rsidR="00505FE4" w:rsidRPr="00150653" w:rsidRDefault="00505FE4" w:rsidP="00F77DC4">
            <w:pPr>
              <w:rPr>
                <w:sz w:val="22"/>
                <w:szCs w:val="22"/>
              </w:rPr>
            </w:pPr>
            <w:r w:rsidRPr="0015065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20B6F66" w14:textId="77777777" w:rsidR="00DD309B" w:rsidRPr="00150653" w:rsidRDefault="00DD309B" w:rsidP="00DD309B">
            <w:pPr>
              <w:rPr>
                <w:sz w:val="22"/>
                <w:szCs w:val="22"/>
              </w:rPr>
            </w:pPr>
            <w:r w:rsidRPr="00150653">
              <w:rPr>
                <w:sz w:val="22"/>
                <w:szCs w:val="22"/>
              </w:rPr>
              <w:t>Wagi: wykład 50%, lab. 50%.</w:t>
            </w:r>
          </w:p>
          <w:p w14:paraId="3BBD96CA" w14:textId="77777777" w:rsidR="00DD309B" w:rsidRPr="00150653" w:rsidRDefault="00DD309B" w:rsidP="00DD309B">
            <w:pPr>
              <w:rPr>
                <w:sz w:val="22"/>
                <w:szCs w:val="22"/>
              </w:rPr>
            </w:pPr>
            <w:r w:rsidRPr="00150653">
              <w:rPr>
                <w:sz w:val="22"/>
                <w:szCs w:val="22"/>
              </w:rPr>
              <w:t>Zaliczenie w formie pisemnej z treści wykładu.</w:t>
            </w:r>
          </w:p>
          <w:p w14:paraId="734E8B3C" w14:textId="77777777" w:rsidR="00DD309B" w:rsidRPr="00150653" w:rsidRDefault="00DD309B" w:rsidP="00DD309B">
            <w:pPr>
              <w:rPr>
                <w:sz w:val="22"/>
                <w:szCs w:val="22"/>
              </w:rPr>
            </w:pPr>
            <w:r w:rsidRPr="00150653">
              <w:rPr>
                <w:sz w:val="22"/>
                <w:szCs w:val="22"/>
              </w:rPr>
              <w:t>Wykonanie zadania praktycznego  w środowisku wirtualnym</w:t>
            </w:r>
          </w:p>
          <w:p w14:paraId="3CCA7DD9" w14:textId="2740846B" w:rsidR="00505FE4" w:rsidRPr="00150653" w:rsidRDefault="00DD309B" w:rsidP="00DD309B">
            <w:pPr>
              <w:rPr>
                <w:sz w:val="22"/>
                <w:szCs w:val="22"/>
              </w:rPr>
            </w:pPr>
            <w:r w:rsidRPr="00150653">
              <w:rPr>
                <w:sz w:val="22"/>
                <w:szCs w:val="22"/>
              </w:rPr>
              <w:t xml:space="preserve"> - zaliczenie lab.</w:t>
            </w:r>
          </w:p>
        </w:tc>
      </w:tr>
    </w:tbl>
    <w:p w14:paraId="3134562B" w14:textId="77777777" w:rsidR="00505FE4" w:rsidRPr="00150653" w:rsidRDefault="00505FE4" w:rsidP="00505FE4">
      <w:pPr>
        <w:rPr>
          <w:sz w:val="22"/>
          <w:szCs w:val="22"/>
        </w:rPr>
      </w:pPr>
    </w:p>
    <w:tbl>
      <w:tblPr>
        <w:tblW w:w="555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150653" w14:paraId="3068B3FE" w14:textId="77777777" w:rsidTr="00150653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DA80FE" w14:textId="77777777" w:rsidR="00505FE4" w:rsidRPr="00150653" w:rsidRDefault="00505FE4" w:rsidP="00F77DC4">
            <w:pPr>
              <w:jc w:val="center"/>
              <w:rPr>
                <w:b/>
              </w:rPr>
            </w:pPr>
          </w:p>
          <w:p w14:paraId="3C937427" w14:textId="77777777" w:rsidR="00505FE4" w:rsidRPr="00150653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>NAKŁAD PRACY STUDENTA</w:t>
            </w:r>
          </w:p>
          <w:p w14:paraId="7FDBDAE0" w14:textId="77777777" w:rsidR="00505FE4" w:rsidRPr="00150653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150653" w14:paraId="09A9D9FB" w14:textId="77777777" w:rsidTr="00150653">
        <w:trPr>
          <w:trHeight w:val="263"/>
          <w:jc w:val="center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CDF16A" w14:textId="77777777" w:rsidR="00505FE4" w:rsidRPr="00150653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6B336B0" w14:textId="77777777" w:rsidR="00505FE4" w:rsidRPr="00150653" w:rsidRDefault="00505FE4" w:rsidP="00F77DC4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445ED36" w14:textId="77777777" w:rsidR="00505FE4" w:rsidRPr="00150653" w:rsidRDefault="00505FE4" w:rsidP="00F77DC4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150653" w14:paraId="058876DC" w14:textId="77777777" w:rsidTr="00150653">
        <w:trPr>
          <w:trHeight w:val="2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2FD9" w14:textId="77777777" w:rsidR="00505FE4" w:rsidRPr="0015065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847A" w14:textId="77777777" w:rsidR="00505FE4" w:rsidRPr="00150653" w:rsidRDefault="00505FE4" w:rsidP="00F77DC4">
            <w:pPr>
              <w:jc w:val="center"/>
            </w:pPr>
            <w:r w:rsidRPr="00150653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24B3" w14:textId="77777777" w:rsidR="00505FE4" w:rsidRPr="00150653" w:rsidRDefault="00505FE4" w:rsidP="00F77DC4">
            <w:pPr>
              <w:jc w:val="center"/>
            </w:pPr>
            <w:r w:rsidRPr="00150653">
              <w:t xml:space="preserve">W tym zajęcia powiązane </w:t>
            </w:r>
            <w:r w:rsidRPr="00150653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EFB9B7B" w14:textId="77777777" w:rsidR="00505FE4" w:rsidRPr="00150653" w:rsidRDefault="00505FE4" w:rsidP="00F77DC4">
            <w:pPr>
              <w:jc w:val="center"/>
              <w:rPr>
                <w:color w:val="FF0000"/>
              </w:rPr>
            </w:pPr>
            <w:r w:rsidRPr="00150653">
              <w:t>W tym udział w zajęciach przeprowadzanych z wykorzystaniem metod i</w:t>
            </w:r>
            <w:r w:rsidR="00A4490B" w:rsidRPr="00150653">
              <w:t> </w:t>
            </w:r>
            <w:r w:rsidRPr="00150653">
              <w:t>technik kształcenia na odległość</w:t>
            </w:r>
          </w:p>
        </w:tc>
      </w:tr>
      <w:tr w:rsidR="00505FE4" w:rsidRPr="00150653" w14:paraId="0100B0DB" w14:textId="77777777" w:rsidTr="0015065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79BC" w14:textId="77777777" w:rsidR="00505FE4" w:rsidRPr="0015065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1AC1" w14:textId="2DB94331" w:rsidR="00505FE4" w:rsidRPr="00150653" w:rsidRDefault="007C5C44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48D0" w14:textId="77777777" w:rsidR="00505FE4" w:rsidRPr="0015065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A02038" w14:textId="77777777" w:rsidR="00505FE4" w:rsidRPr="0015065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50653" w14:paraId="66D3FA45" w14:textId="77777777" w:rsidTr="0015065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70FE" w14:textId="77777777" w:rsidR="00505FE4" w:rsidRPr="0015065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72ED" w14:textId="37537456" w:rsidR="00505FE4" w:rsidRPr="00150653" w:rsidRDefault="007C5C44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CB59" w14:textId="77777777" w:rsidR="00505FE4" w:rsidRPr="0015065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ADE03" w14:textId="77777777" w:rsidR="00505FE4" w:rsidRPr="0015065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50653" w14:paraId="672AAA0F" w14:textId="77777777" w:rsidTr="0015065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1975" w14:textId="77777777" w:rsidR="00505FE4" w:rsidRPr="00150653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653">
              <w:rPr>
                <w:sz w:val="24"/>
                <w:szCs w:val="24"/>
              </w:rPr>
              <w:t>Udział w ćwiczeniach audytoryjnych</w:t>
            </w:r>
            <w:r w:rsidRPr="00150653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8907" w14:textId="5C1DD145" w:rsidR="00505FE4" w:rsidRPr="00150653" w:rsidRDefault="007C5C44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9E33" w14:textId="29BCDB98" w:rsidR="00505FE4" w:rsidRPr="00150653" w:rsidRDefault="007C5C44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0B70A" w14:textId="77777777" w:rsidR="00505FE4" w:rsidRPr="0015065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50653" w14:paraId="537801DE" w14:textId="77777777" w:rsidTr="0015065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00D3" w14:textId="77777777" w:rsidR="00505FE4" w:rsidRPr="0015065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96C4" w14:textId="543D3667" w:rsidR="00505FE4" w:rsidRPr="00150653" w:rsidRDefault="007C5C44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9746" w14:textId="478AD05A" w:rsidR="00505FE4" w:rsidRPr="00150653" w:rsidRDefault="007C5C44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F2981" w14:textId="77777777" w:rsidR="00505FE4" w:rsidRPr="0015065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50653" w14:paraId="1B442EEA" w14:textId="77777777" w:rsidTr="0015065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90D8" w14:textId="77777777" w:rsidR="00505FE4" w:rsidRPr="0015065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Przygotowanie projektu / eseju / itp.</w:t>
            </w:r>
            <w:r w:rsidRPr="0015065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773A" w14:textId="77777777" w:rsidR="00505FE4" w:rsidRPr="0015065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ADDB" w14:textId="77777777" w:rsidR="00505FE4" w:rsidRPr="0015065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196D5" w14:textId="77777777" w:rsidR="00505FE4" w:rsidRPr="0015065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50653" w14:paraId="00BA7C35" w14:textId="77777777" w:rsidTr="0015065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9011" w14:textId="77777777" w:rsidR="00505FE4" w:rsidRPr="0015065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937A" w14:textId="7BD4C3D4" w:rsidR="00505FE4" w:rsidRPr="00150653" w:rsidRDefault="00243324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64BF" w14:textId="6C66CD65" w:rsidR="00505FE4" w:rsidRPr="00150653" w:rsidRDefault="00243324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D6BA6C" w14:textId="77777777" w:rsidR="00505FE4" w:rsidRPr="0015065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50653" w14:paraId="688CDA6C" w14:textId="77777777" w:rsidTr="0015065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AEDC" w14:textId="77777777" w:rsidR="00505FE4" w:rsidRPr="0015065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EAD7" w14:textId="3EE29B38" w:rsidR="00505FE4" w:rsidRPr="00150653" w:rsidRDefault="00243324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12F0" w14:textId="1669932E" w:rsidR="00505FE4" w:rsidRPr="00150653" w:rsidRDefault="00243324" w:rsidP="00A0655B">
            <w:pPr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D02E4B" w14:textId="77777777" w:rsidR="00505FE4" w:rsidRPr="0015065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50653" w14:paraId="4EA9C97B" w14:textId="77777777" w:rsidTr="0015065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3FA4" w14:textId="77777777" w:rsidR="00505FE4" w:rsidRPr="0015065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71AF" w14:textId="77777777" w:rsidR="00505FE4" w:rsidRPr="0015065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3133" w14:textId="77777777" w:rsidR="00505FE4" w:rsidRPr="0015065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43748" w14:textId="77777777" w:rsidR="00505FE4" w:rsidRPr="0015065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50653" w14:paraId="793949C4" w14:textId="77777777" w:rsidTr="0015065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4521" w14:textId="77777777" w:rsidR="00505FE4" w:rsidRPr="0015065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EDD6" w14:textId="1BF4A876" w:rsidR="00505FE4" w:rsidRPr="00150653" w:rsidRDefault="0024332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75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0555" w14:textId="13023108" w:rsidR="00505FE4" w:rsidRPr="00150653" w:rsidRDefault="0024332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46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D5883" w14:textId="77777777" w:rsidR="00505FE4" w:rsidRPr="00150653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150653" w14:paraId="386BFBC1" w14:textId="77777777" w:rsidTr="00150653">
        <w:trPr>
          <w:trHeight w:val="236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FDC8A" w14:textId="77777777" w:rsidR="00505FE4" w:rsidRPr="00150653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24C692F" w14:textId="02716B8C" w:rsidR="00505FE4" w:rsidRPr="00150653" w:rsidRDefault="00243324" w:rsidP="002433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150653" w14:paraId="0C8F06DA" w14:textId="77777777" w:rsidTr="0015065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5E020" w14:textId="77777777" w:rsidR="00505FE4" w:rsidRPr="00150653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65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93EA43" w14:textId="273617EF" w:rsidR="00505FE4" w:rsidRPr="00150653" w:rsidRDefault="00243324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653">
              <w:rPr>
                <w:b/>
                <w:sz w:val="24"/>
                <w:szCs w:val="24"/>
              </w:rPr>
              <w:t>1,8 ECTS</w:t>
            </w:r>
          </w:p>
        </w:tc>
      </w:tr>
      <w:tr w:rsidR="00505FE4" w:rsidRPr="00150653" w14:paraId="24F4ACCC" w14:textId="77777777" w:rsidTr="0015065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68C12" w14:textId="77777777" w:rsidR="00505FE4" w:rsidRPr="0015065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150653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4387531" w14:textId="0B894643" w:rsidR="00505FE4" w:rsidRPr="000260C0" w:rsidRDefault="000260C0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0260C0">
              <w:rPr>
                <w:b/>
                <w:bCs/>
                <w:sz w:val="24"/>
                <w:szCs w:val="24"/>
              </w:rPr>
              <w:t>0 ECTS</w:t>
            </w:r>
          </w:p>
        </w:tc>
      </w:tr>
      <w:tr w:rsidR="00505FE4" w:rsidRPr="00150653" w14:paraId="267068FD" w14:textId="77777777" w:rsidTr="0015065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995D956" w14:textId="77777777" w:rsidR="00505FE4" w:rsidRPr="00150653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lastRenderedPageBreak/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4BFA02A" w14:textId="70F60F7E" w:rsidR="00505FE4" w:rsidRPr="00150653" w:rsidRDefault="0024332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50653">
              <w:rPr>
                <w:sz w:val="24"/>
                <w:szCs w:val="24"/>
              </w:rPr>
              <w:t>32</w:t>
            </w:r>
            <w:r w:rsidRPr="00150653">
              <w:rPr>
                <w:b/>
                <w:sz w:val="24"/>
                <w:szCs w:val="24"/>
              </w:rPr>
              <w:br/>
              <w:t>1,3 ECTS</w:t>
            </w:r>
          </w:p>
        </w:tc>
      </w:tr>
    </w:tbl>
    <w:p w14:paraId="417883CF" w14:textId="77777777" w:rsidR="00DB50E0" w:rsidRPr="00150653" w:rsidRDefault="00DB50E0" w:rsidP="00505FE4"/>
    <w:sectPr w:rsidR="00DB50E0" w:rsidRPr="00150653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B3FA2" w14:textId="77777777" w:rsidR="00480EEA" w:rsidRDefault="00480EEA" w:rsidP="00505FE4">
      <w:r>
        <w:separator/>
      </w:r>
    </w:p>
  </w:endnote>
  <w:endnote w:type="continuationSeparator" w:id="0">
    <w:p w14:paraId="4C884EC9" w14:textId="77777777" w:rsidR="00480EEA" w:rsidRDefault="00480EE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FBD4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FD17B8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F2BE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184145B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B6BCA6" w14:textId="77777777" w:rsidR="00480EEA" w:rsidRDefault="00480EEA" w:rsidP="00505FE4">
      <w:r>
        <w:separator/>
      </w:r>
    </w:p>
  </w:footnote>
  <w:footnote w:type="continuationSeparator" w:id="0">
    <w:p w14:paraId="43860CAA" w14:textId="77777777" w:rsidR="00480EEA" w:rsidRDefault="00480EEA" w:rsidP="00505FE4">
      <w:r>
        <w:continuationSeparator/>
      </w:r>
    </w:p>
  </w:footnote>
  <w:footnote w:id="1">
    <w:p w14:paraId="1E2E80BD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9777EE"/>
    <w:multiLevelType w:val="multilevel"/>
    <w:tmpl w:val="780033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8966969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EBF"/>
    <w:rsid w:val="000260C0"/>
    <w:rsid w:val="00150653"/>
    <w:rsid w:val="00164CCE"/>
    <w:rsid w:val="00236521"/>
    <w:rsid w:val="00243324"/>
    <w:rsid w:val="002A7236"/>
    <w:rsid w:val="00311BB1"/>
    <w:rsid w:val="00480EEA"/>
    <w:rsid w:val="00505FE4"/>
    <w:rsid w:val="00622662"/>
    <w:rsid w:val="006369D6"/>
    <w:rsid w:val="007C5C44"/>
    <w:rsid w:val="00875D8C"/>
    <w:rsid w:val="008A2D5A"/>
    <w:rsid w:val="00A0655B"/>
    <w:rsid w:val="00A32A3D"/>
    <w:rsid w:val="00A4490B"/>
    <w:rsid w:val="00BF1047"/>
    <w:rsid w:val="00D64EBF"/>
    <w:rsid w:val="00D77CC6"/>
    <w:rsid w:val="00DB309D"/>
    <w:rsid w:val="00DB50E0"/>
    <w:rsid w:val="00DC3776"/>
    <w:rsid w:val="00DD309B"/>
    <w:rsid w:val="00E842DC"/>
    <w:rsid w:val="00E84512"/>
    <w:rsid w:val="00F174F2"/>
    <w:rsid w:val="00F27D76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2B0C4"/>
  <w15:chartTrackingRefBased/>
  <w15:docId w15:val="{35F74737-8E71-4610-8EE9-B127D49D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customStyle="1" w:styleId="normal1">
    <w:name w:val="normal1"/>
    <w:qFormat/>
    <w:rsid w:val="00D64EBF"/>
    <w:pPr>
      <w:widowControl w:val="0"/>
      <w:suppressAutoHyphens/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be\OneDrive\Pulpit\sylabu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24</TotalTime>
  <Pages>4</Pages>
  <Words>786</Words>
  <Characters>4721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Sacha</dc:creator>
  <cp:keywords/>
  <dc:description/>
  <cp:lastModifiedBy>Teresa Jurewicz-Obrzut</cp:lastModifiedBy>
  <cp:revision>6</cp:revision>
  <cp:lastPrinted>2023-12-05T12:20:00Z</cp:lastPrinted>
  <dcterms:created xsi:type="dcterms:W3CDTF">2024-06-05T05:27:00Z</dcterms:created>
  <dcterms:modified xsi:type="dcterms:W3CDTF">2024-08-21T13:36:00Z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